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39D56" w14:textId="77777777" w:rsidR="009827A2" w:rsidRPr="008642EC" w:rsidRDefault="009827A2" w:rsidP="009827A2">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ED7DD16" w14:textId="77777777" w:rsidR="009827A2" w:rsidRPr="00992C7B" w:rsidRDefault="009827A2" w:rsidP="009827A2">
      <w:pPr>
        <w:pStyle w:val="BasicParagraph"/>
        <w:suppressAutoHyphens/>
        <w:spacing w:line="240" w:lineRule="auto"/>
        <w:rPr>
          <w:rFonts w:ascii="Times New Roman" w:hAnsi="Times New Roman" w:cs="Times New Roman"/>
          <w:b/>
          <w:bCs/>
          <w:color w:val="000000" w:themeColor="text1"/>
          <w:sz w:val="12"/>
          <w:szCs w:val="12"/>
        </w:rPr>
      </w:pPr>
    </w:p>
    <w:p w14:paraId="2A495D99" w14:textId="77777777" w:rsidR="009827A2" w:rsidRPr="00582653" w:rsidRDefault="009827A2" w:rsidP="009827A2">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B9890CB" w14:textId="77777777" w:rsidR="009827A2" w:rsidRDefault="009827A2" w:rsidP="009827A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6F7B043" w14:textId="77777777" w:rsidR="009827A2" w:rsidRDefault="009827A2" w:rsidP="009827A2">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6731BF1F" w14:textId="77777777" w:rsidR="009827A2" w:rsidRPr="00582653" w:rsidRDefault="009827A2" w:rsidP="009827A2">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38A30CC" wp14:editId="277EDB5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A7DFEB8" w14:textId="52C550E0" w:rsidR="009827A2" w:rsidRDefault="009827A2" w:rsidP="009827A2">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Project action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EA1DFB7" w14:textId="77777777" w:rsidR="009827A2" w:rsidRDefault="009827A2" w:rsidP="009827A2">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3104786" w14:textId="77777777" w:rsidR="009827A2" w:rsidRPr="00582653" w:rsidRDefault="009827A2" w:rsidP="009827A2">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294A391" w14:textId="77777777" w:rsidR="009827A2" w:rsidRPr="00582653" w:rsidRDefault="009827A2" w:rsidP="009827A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B53BAE1" w14:textId="77777777" w:rsidR="009827A2" w:rsidRPr="008642EC" w:rsidRDefault="009827A2" w:rsidP="009827A2">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6353557" w14:textId="77777777" w:rsidR="009827A2" w:rsidRPr="008642EC" w:rsidRDefault="009827A2" w:rsidP="009827A2">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24BF7CA" w14:textId="77777777" w:rsidR="009827A2" w:rsidRPr="00582653" w:rsidRDefault="009827A2" w:rsidP="009827A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76DC829" w14:textId="77777777" w:rsidR="009827A2" w:rsidRPr="008642EC" w:rsidRDefault="009827A2" w:rsidP="009827A2">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9A4CD8C" w14:textId="77777777" w:rsidR="009827A2" w:rsidRPr="008642EC" w:rsidRDefault="009827A2" w:rsidP="009827A2">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26E490D" w14:textId="77777777" w:rsidR="009827A2" w:rsidRPr="00992C7B" w:rsidRDefault="009827A2" w:rsidP="009827A2">
      <w:pPr>
        <w:pStyle w:val="BasicParagraph"/>
        <w:suppressAutoHyphens/>
        <w:spacing w:line="240" w:lineRule="auto"/>
        <w:ind w:left="1440"/>
        <w:rPr>
          <w:rFonts w:ascii="Times New Roman" w:hAnsi="Times New Roman" w:cs="Times New Roman"/>
          <w:color w:val="000000" w:themeColor="text1"/>
          <w:sz w:val="12"/>
          <w:szCs w:val="12"/>
        </w:rPr>
      </w:pPr>
    </w:p>
    <w:p w14:paraId="6BF565B7" w14:textId="77777777" w:rsidR="009827A2" w:rsidRPr="00582653" w:rsidRDefault="009827A2" w:rsidP="009827A2">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04C1032" w14:textId="77777777" w:rsidR="009827A2" w:rsidRDefault="009827A2" w:rsidP="009827A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1162B9A" w14:textId="77777777" w:rsidR="009827A2" w:rsidRPr="00992C7B" w:rsidRDefault="009827A2" w:rsidP="009827A2">
      <w:pPr>
        <w:pStyle w:val="BasicParagraph"/>
        <w:suppressAutoHyphens/>
        <w:spacing w:line="240" w:lineRule="auto"/>
        <w:ind w:left="1440"/>
        <w:rPr>
          <w:rFonts w:ascii="Times New Roman" w:hAnsi="Times New Roman" w:cs="Times New Roman"/>
          <w:color w:val="000000" w:themeColor="text1"/>
          <w:sz w:val="12"/>
          <w:szCs w:val="12"/>
        </w:rPr>
      </w:pPr>
    </w:p>
    <w:p w14:paraId="0A9379D5" w14:textId="77777777" w:rsidR="009827A2" w:rsidRDefault="009827A2" w:rsidP="009827A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6B58D69" w14:textId="77777777" w:rsidR="009827A2" w:rsidRPr="00B87FFB" w:rsidRDefault="009827A2" w:rsidP="009827A2">
      <w:pPr>
        <w:pStyle w:val="BasicParagraph"/>
        <w:suppressAutoHyphens/>
        <w:spacing w:line="240" w:lineRule="auto"/>
        <w:ind w:left="1440"/>
        <w:rPr>
          <w:rFonts w:ascii="Times New Roman" w:hAnsi="Times New Roman" w:cs="Times New Roman"/>
          <w:color w:val="000000" w:themeColor="text1"/>
          <w:sz w:val="10"/>
          <w:szCs w:val="10"/>
        </w:rPr>
      </w:pPr>
    </w:p>
    <w:p w14:paraId="0DFED55B" w14:textId="77777777" w:rsidR="009827A2" w:rsidRDefault="009827A2" w:rsidP="009827A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44BC03B" w14:textId="77777777" w:rsidR="009827A2" w:rsidRPr="000B1EEC" w:rsidRDefault="009827A2" w:rsidP="009827A2">
      <w:pPr>
        <w:pStyle w:val="BasicParagraph"/>
        <w:suppressAutoHyphens/>
        <w:spacing w:line="240" w:lineRule="auto"/>
        <w:rPr>
          <w:rFonts w:ascii="Times New Roman" w:hAnsi="Times New Roman" w:cs="Times New Roman"/>
          <w:color w:val="000000" w:themeColor="text1"/>
          <w:sz w:val="10"/>
          <w:szCs w:val="10"/>
        </w:rPr>
      </w:pPr>
    </w:p>
    <w:p w14:paraId="691A4570" w14:textId="77777777" w:rsidR="009827A2" w:rsidRDefault="009827A2" w:rsidP="009827A2">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4CB259CB" w14:textId="77777777" w:rsidR="009827A2" w:rsidRDefault="009827A2">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31446D32" w14:textId="48BB18C7" w:rsidR="00D45E92" w:rsidRDefault="00D45E92" w:rsidP="00D45E92">
      <w:pPr>
        <w:pStyle w:val="Heading1"/>
      </w:pPr>
      <w:r>
        <w:lastRenderedPageBreak/>
        <w:t>MPower108 Project a</w:t>
      </w:r>
      <w:r w:rsidRPr="003D6471">
        <w:t>ction plan</w:t>
      </w:r>
      <w:r>
        <w:t xml:space="preserve"> template</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555"/>
        <w:gridCol w:w="4787"/>
        <w:gridCol w:w="1031"/>
        <w:gridCol w:w="618"/>
        <w:gridCol w:w="618"/>
        <w:gridCol w:w="1212"/>
        <w:gridCol w:w="3890"/>
      </w:tblGrid>
      <w:tr w:rsidR="00457250" w:rsidRPr="003D6471" w14:paraId="0B595404" w14:textId="1DA6E20E" w:rsidTr="0072775C">
        <w:tc>
          <w:tcPr>
            <w:tcW w:w="1555" w:type="dxa"/>
            <w:shd w:val="clear" w:color="auto" w:fill="auto"/>
          </w:tcPr>
          <w:p w14:paraId="1E7FD20A" w14:textId="77777777" w:rsidR="00457250" w:rsidRPr="003D6471" w:rsidRDefault="00457250" w:rsidP="00B464C4">
            <w:r w:rsidRPr="003D6471">
              <w:t>Plan type</w:t>
            </w:r>
          </w:p>
        </w:tc>
        <w:tc>
          <w:tcPr>
            <w:tcW w:w="12156" w:type="dxa"/>
            <w:gridSpan w:val="6"/>
            <w:shd w:val="clear" w:color="auto" w:fill="auto"/>
          </w:tcPr>
          <w:p w14:paraId="263AF327" w14:textId="30F8E2B4" w:rsidR="00457250" w:rsidRDefault="00457250" w:rsidP="00B464C4">
            <w:r>
              <w:t>Project action plan</w:t>
            </w:r>
          </w:p>
        </w:tc>
      </w:tr>
      <w:tr w:rsidR="00457250" w:rsidRPr="003D6471" w14:paraId="4E2B3D67" w14:textId="0C38DE7B" w:rsidTr="0072775C">
        <w:tc>
          <w:tcPr>
            <w:tcW w:w="1555" w:type="dxa"/>
            <w:shd w:val="clear" w:color="auto" w:fill="auto"/>
          </w:tcPr>
          <w:p w14:paraId="7CF8DEDD" w14:textId="77777777" w:rsidR="00457250" w:rsidRPr="003D6471" w:rsidRDefault="00457250" w:rsidP="00B464C4">
            <w:r w:rsidRPr="003D6471">
              <w:t xml:space="preserve">Date </w:t>
            </w:r>
          </w:p>
        </w:tc>
        <w:tc>
          <w:tcPr>
            <w:tcW w:w="12156" w:type="dxa"/>
            <w:gridSpan w:val="6"/>
            <w:shd w:val="clear" w:color="auto" w:fill="auto"/>
          </w:tcPr>
          <w:p w14:paraId="7CBBD040" w14:textId="77777777" w:rsidR="00457250" w:rsidRPr="003D6471" w:rsidRDefault="00457250" w:rsidP="00B464C4"/>
        </w:tc>
      </w:tr>
      <w:tr w:rsidR="00457250" w:rsidRPr="003D6471" w14:paraId="417B2FFB" w14:textId="443AC20B" w:rsidTr="003126BF">
        <w:tc>
          <w:tcPr>
            <w:tcW w:w="13711" w:type="dxa"/>
            <w:gridSpan w:val="7"/>
            <w:shd w:val="clear" w:color="auto" w:fill="E6EAF6" w:themeFill="background1"/>
          </w:tcPr>
          <w:p w14:paraId="1D32E6CE" w14:textId="71E157FA" w:rsidR="00457250" w:rsidRPr="009E61CF" w:rsidRDefault="00457250" w:rsidP="00B464C4">
            <w:pPr>
              <w:rPr>
                <w:b/>
              </w:rPr>
            </w:pPr>
            <w:r w:rsidRPr="009E61CF">
              <w:rPr>
                <w:b/>
              </w:rPr>
              <w:t>Project overview</w:t>
            </w:r>
          </w:p>
        </w:tc>
      </w:tr>
      <w:tr w:rsidR="00457250" w:rsidRPr="003D6471" w14:paraId="5C513DB4" w14:textId="6905B946" w:rsidTr="0072775C">
        <w:trPr>
          <w:trHeight w:val="1056"/>
        </w:trPr>
        <w:tc>
          <w:tcPr>
            <w:tcW w:w="13711" w:type="dxa"/>
            <w:gridSpan w:val="7"/>
          </w:tcPr>
          <w:p w14:paraId="1BA1B0B0" w14:textId="77777777" w:rsidR="00457250" w:rsidRPr="00F509F8" w:rsidRDefault="00457250" w:rsidP="00B464C4">
            <w:pPr>
              <w:rPr>
                <w:i/>
              </w:rPr>
            </w:pPr>
          </w:p>
        </w:tc>
      </w:tr>
      <w:tr w:rsidR="00457250" w:rsidRPr="003D6471" w14:paraId="4A53A02B" w14:textId="31AA237E" w:rsidTr="003126BF">
        <w:tc>
          <w:tcPr>
            <w:tcW w:w="13711" w:type="dxa"/>
            <w:gridSpan w:val="7"/>
            <w:shd w:val="clear" w:color="auto" w:fill="E6EAF6" w:themeFill="background1"/>
          </w:tcPr>
          <w:p w14:paraId="6720735C" w14:textId="43162E3B" w:rsidR="00457250" w:rsidRPr="009E61CF" w:rsidRDefault="00457250" w:rsidP="00B464C4">
            <w:pPr>
              <w:rPr>
                <w:b/>
              </w:rPr>
            </w:pPr>
            <w:r w:rsidRPr="009E61CF">
              <w:rPr>
                <w:b/>
              </w:rPr>
              <w:t>Outcomes</w:t>
            </w:r>
          </w:p>
        </w:tc>
      </w:tr>
      <w:tr w:rsidR="00457250" w:rsidRPr="003D6471" w14:paraId="070E05B3" w14:textId="27BC42B2" w:rsidTr="0072775C">
        <w:tc>
          <w:tcPr>
            <w:tcW w:w="1555" w:type="dxa"/>
            <w:shd w:val="clear" w:color="auto" w:fill="E6EAF6" w:themeFill="background1"/>
          </w:tcPr>
          <w:p w14:paraId="053465D8" w14:textId="77777777" w:rsidR="00457250" w:rsidRPr="003D6471" w:rsidRDefault="00457250" w:rsidP="00B464C4">
            <w:pPr>
              <w:rPr>
                <w:bCs/>
              </w:rPr>
            </w:pPr>
            <w:r w:rsidRPr="003D6471">
              <w:rPr>
                <w:bCs/>
              </w:rPr>
              <w:t>No.</w:t>
            </w:r>
          </w:p>
        </w:tc>
        <w:tc>
          <w:tcPr>
            <w:tcW w:w="6436" w:type="dxa"/>
            <w:gridSpan w:val="3"/>
            <w:shd w:val="clear" w:color="auto" w:fill="E6EAF6" w:themeFill="background1"/>
          </w:tcPr>
          <w:p w14:paraId="4633C93D" w14:textId="33E63AFE" w:rsidR="00457250" w:rsidRPr="003D6471" w:rsidRDefault="00457250" w:rsidP="00B464C4">
            <w:pPr>
              <w:rPr>
                <w:bCs/>
              </w:rPr>
            </w:pPr>
            <w:r>
              <w:rPr>
                <w:bCs/>
              </w:rPr>
              <w:t>Project outcomes / o</w:t>
            </w:r>
            <w:r w:rsidRPr="003D6471">
              <w:rPr>
                <w:bCs/>
              </w:rPr>
              <w:t>bjectives</w:t>
            </w:r>
          </w:p>
        </w:tc>
        <w:tc>
          <w:tcPr>
            <w:tcW w:w="5720" w:type="dxa"/>
            <w:gridSpan w:val="3"/>
            <w:shd w:val="clear" w:color="auto" w:fill="E6EAF6" w:themeFill="background1"/>
          </w:tcPr>
          <w:p w14:paraId="7C57758F" w14:textId="037472E6" w:rsidR="00457250" w:rsidRPr="003D6471" w:rsidRDefault="00457250" w:rsidP="00B464C4">
            <w:pPr>
              <w:rPr>
                <w:bCs/>
              </w:rPr>
            </w:pPr>
            <w:r w:rsidRPr="003D6471">
              <w:rPr>
                <w:bCs/>
              </w:rPr>
              <w:t>Measures of performance</w:t>
            </w:r>
          </w:p>
        </w:tc>
      </w:tr>
      <w:tr w:rsidR="00457250" w:rsidRPr="003D6471" w14:paraId="17CEBF01" w14:textId="3514C884" w:rsidTr="0072775C">
        <w:tc>
          <w:tcPr>
            <w:tcW w:w="1555" w:type="dxa"/>
          </w:tcPr>
          <w:p w14:paraId="3FFD6B5C" w14:textId="77777777" w:rsidR="00457250" w:rsidRPr="003D6471" w:rsidRDefault="00457250" w:rsidP="00B464C4">
            <w:pPr>
              <w:rPr>
                <w:bCs/>
              </w:rPr>
            </w:pPr>
            <w:r w:rsidRPr="003D6471">
              <w:rPr>
                <w:bCs/>
              </w:rPr>
              <w:t>1</w:t>
            </w:r>
          </w:p>
        </w:tc>
        <w:tc>
          <w:tcPr>
            <w:tcW w:w="6436" w:type="dxa"/>
            <w:gridSpan w:val="3"/>
          </w:tcPr>
          <w:p w14:paraId="780C7F43" w14:textId="6DF9762D" w:rsidR="00457250" w:rsidRPr="00F509F8" w:rsidRDefault="00457250" w:rsidP="007A732B">
            <w:pPr>
              <w:pStyle w:val="Caption"/>
            </w:pPr>
            <w:r w:rsidRPr="00F509F8">
              <w:t xml:space="preserve">&lt;Insert the objectives to be achieved based on </w:t>
            </w:r>
            <w:r>
              <w:t>project overview</w:t>
            </w:r>
          </w:p>
        </w:tc>
        <w:tc>
          <w:tcPr>
            <w:tcW w:w="5720" w:type="dxa"/>
            <w:gridSpan w:val="3"/>
          </w:tcPr>
          <w:p w14:paraId="795D4B23" w14:textId="0CE5C77E" w:rsidR="00457250" w:rsidRPr="00F509F8" w:rsidRDefault="00457250" w:rsidP="007A732B">
            <w:pPr>
              <w:pStyle w:val="Caption"/>
            </w:pPr>
            <w:r w:rsidRPr="00F509F8">
              <w:t xml:space="preserve">&lt;Insert measurements used to assess whether objectives have been successfully achieved. </w:t>
            </w:r>
          </w:p>
        </w:tc>
      </w:tr>
      <w:tr w:rsidR="00457250" w:rsidRPr="003D6471" w14:paraId="71B7B937" w14:textId="2854E837" w:rsidTr="0072775C">
        <w:tc>
          <w:tcPr>
            <w:tcW w:w="1555" w:type="dxa"/>
          </w:tcPr>
          <w:p w14:paraId="71825689" w14:textId="77777777" w:rsidR="00457250" w:rsidRPr="003D6471" w:rsidRDefault="00457250" w:rsidP="00B464C4">
            <w:pPr>
              <w:rPr>
                <w:bCs/>
              </w:rPr>
            </w:pPr>
            <w:r w:rsidRPr="003D6471">
              <w:rPr>
                <w:bCs/>
              </w:rPr>
              <w:t>2</w:t>
            </w:r>
          </w:p>
        </w:tc>
        <w:tc>
          <w:tcPr>
            <w:tcW w:w="6436" w:type="dxa"/>
            <w:gridSpan w:val="3"/>
          </w:tcPr>
          <w:p w14:paraId="303EC96B" w14:textId="77777777" w:rsidR="00457250" w:rsidRPr="003D6471" w:rsidRDefault="00457250" w:rsidP="00B464C4"/>
        </w:tc>
        <w:tc>
          <w:tcPr>
            <w:tcW w:w="5720" w:type="dxa"/>
            <w:gridSpan w:val="3"/>
          </w:tcPr>
          <w:p w14:paraId="5C5D5F12" w14:textId="77777777" w:rsidR="00457250" w:rsidRPr="003D6471" w:rsidRDefault="00457250" w:rsidP="00B464C4"/>
        </w:tc>
      </w:tr>
      <w:tr w:rsidR="00457250" w:rsidRPr="003D6471" w14:paraId="7D92E176" w14:textId="47F708AD" w:rsidTr="0072775C">
        <w:tc>
          <w:tcPr>
            <w:tcW w:w="1555" w:type="dxa"/>
          </w:tcPr>
          <w:p w14:paraId="304974AF" w14:textId="77777777" w:rsidR="00457250" w:rsidRPr="003D6471" w:rsidRDefault="00457250" w:rsidP="00B464C4">
            <w:pPr>
              <w:rPr>
                <w:bCs/>
              </w:rPr>
            </w:pPr>
            <w:r w:rsidRPr="003D6471">
              <w:rPr>
                <w:bCs/>
              </w:rPr>
              <w:t>3</w:t>
            </w:r>
          </w:p>
        </w:tc>
        <w:tc>
          <w:tcPr>
            <w:tcW w:w="6436" w:type="dxa"/>
            <w:gridSpan w:val="3"/>
          </w:tcPr>
          <w:p w14:paraId="0D0E213D" w14:textId="77777777" w:rsidR="00457250" w:rsidRPr="003D6471" w:rsidRDefault="00457250" w:rsidP="00B464C4">
            <w:pPr>
              <w:rPr>
                <w:bCs/>
              </w:rPr>
            </w:pPr>
          </w:p>
        </w:tc>
        <w:tc>
          <w:tcPr>
            <w:tcW w:w="5720" w:type="dxa"/>
            <w:gridSpan w:val="3"/>
          </w:tcPr>
          <w:p w14:paraId="6B149D73" w14:textId="77777777" w:rsidR="00457250" w:rsidRPr="003D6471" w:rsidRDefault="00457250" w:rsidP="00B464C4">
            <w:pPr>
              <w:rPr>
                <w:bCs/>
              </w:rPr>
            </w:pPr>
          </w:p>
        </w:tc>
      </w:tr>
      <w:tr w:rsidR="00457250" w:rsidRPr="003D6471" w14:paraId="69850CF5" w14:textId="5A8E1666" w:rsidTr="003126BF">
        <w:tc>
          <w:tcPr>
            <w:tcW w:w="13711" w:type="dxa"/>
            <w:gridSpan w:val="7"/>
            <w:shd w:val="clear" w:color="auto" w:fill="E6EAF6" w:themeFill="background1"/>
          </w:tcPr>
          <w:p w14:paraId="17FE3D85" w14:textId="3FD03057" w:rsidR="00457250" w:rsidRPr="009E61CF" w:rsidRDefault="00457250" w:rsidP="00B464C4">
            <w:pPr>
              <w:rPr>
                <w:b/>
              </w:rPr>
            </w:pPr>
            <w:r w:rsidRPr="009E61CF">
              <w:rPr>
                <w:b/>
              </w:rPr>
              <w:t>Plan for achieving objectives</w:t>
            </w:r>
          </w:p>
        </w:tc>
      </w:tr>
      <w:tr w:rsidR="00457250" w:rsidRPr="003D6471" w14:paraId="55C72692" w14:textId="1C757588" w:rsidTr="009E61CF">
        <w:trPr>
          <w:tblHeader/>
        </w:trPr>
        <w:tc>
          <w:tcPr>
            <w:tcW w:w="1555" w:type="dxa"/>
            <w:shd w:val="clear" w:color="auto" w:fill="E6EAF6" w:themeFill="background1"/>
          </w:tcPr>
          <w:p w14:paraId="304F0798" w14:textId="77777777" w:rsidR="00457250" w:rsidRPr="003D6471" w:rsidRDefault="00457250" w:rsidP="009E61CF">
            <w:pPr>
              <w:rPr>
                <w:rFonts w:eastAsia="Arial"/>
              </w:rPr>
            </w:pPr>
            <w:r>
              <w:t>Actions</w:t>
            </w:r>
          </w:p>
        </w:tc>
        <w:tc>
          <w:tcPr>
            <w:tcW w:w="4787" w:type="dxa"/>
            <w:shd w:val="clear" w:color="auto" w:fill="E6EAF6" w:themeFill="background1"/>
          </w:tcPr>
          <w:p w14:paraId="62E31DF8" w14:textId="77777777" w:rsidR="00457250" w:rsidRPr="003D6471" w:rsidRDefault="00457250" w:rsidP="009E61CF">
            <w:pPr>
              <w:rPr>
                <w:bCs/>
              </w:rPr>
            </w:pPr>
            <w:r w:rsidRPr="003D6471">
              <w:rPr>
                <w:bCs/>
              </w:rPr>
              <w:t>Step by Step Plan</w:t>
            </w:r>
          </w:p>
        </w:tc>
        <w:tc>
          <w:tcPr>
            <w:tcW w:w="1031" w:type="dxa"/>
            <w:shd w:val="clear" w:color="auto" w:fill="E6EAF6" w:themeFill="background1"/>
          </w:tcPr>
          <w:p w14:paraId="3E01A56F" w14:textId="77777777" w:rsidR="00457250" w:rsidRPr="003D6471" w:rsidRDefault="00457250" w:rsidP="009E61CF">
            <w:pPr>
              <w:rPr>
                <w:bCs/>
              </w:rPr>
            </w:pPr>
            <w:r w:rsidRPr="00B9724D">
              <w:t xml:space="preserve">Due </w:t>
            </w:r>
            <w:r>
              <w:t>d</w:t>
            </w:r>
            <w:r w:rsidRPr="00B9724D">
              <w:t>ate</w:t>
            </w:r>
          </w:p>
        </w:tc>
        <w:tc>
          <w:tcPr>
            <w:tcW w:w="1236" w:type="dxa"/>
            <w:gridSpan w:val="2"/>
            <w:shd w:val="clear" w:color="auto" w:fill="E6EAF6" w:themeFill="background1"/>
          </w:tcPr>
          <w:p w14:paraId="60347434" w14:textId="29A595A7" w:rsidR="00457250" w:rsidRPr="003D6471" w:rsidRDefault="00457250" w:rsidP="009E61CF">
            <w:pPr>
              <w:rPr>
                <w:bCs/>
              </w:rPr>
            </w:pPr>
            <w:r>
              <w:rPr>
                <w:bCs/>
              </w:rPr>
              <w:t>Personnel responsible</w:t>
            </w:r>
          </w:p>
        </w:tc>
        <w:tc>
          <w:tcPr>
            <w:tcW w:w="1212" w:type="dxa"/>
            <w:shd w:val="clear" w:color="auto" w:fill="E6EAF6" w:themeFill="background1"/>
          </w:tcPr>
          <w:p w14:paraId="575AE9C6" w14:textId="4EF6B0BB" w:rsidR="00457250" w:rsidRPr="003D6471" w:rsidRDefault="00457250" w:rsidP="009E61CF">
            <w:pPr>
              <w:rPr>
                <w:bCs/>
              </w:rPr>
            </w:pPr>
            <w:r>
              <w:rPr>
                <w:bCs/>
              </w:rPr>
              <w:t>Cost</w:t>
            </w:r>
          </w:p>
        </w:tc>
        <w:tc>
          <w:tcPr>
            <w:tcW w:w="3890" w:type="dxa"/>
            <w:shd w:val="clear" w:color="auto" w:fill="E6EAF6" w:themeFill="background1"/>
          </w:tcPr>
          <w:p w14:paraId="612AAB9C" w14:textId="431A7566" w:rsidR="00457250" w:rsidRDefault="00457250" w:rsidP="009E61CF">
            <w:pPr>
              <w:rPr>
                <w:bCs/>
              </w:rPr>
            </w:pPr>
            <w:r>
              <w:rPr>
                <w:bCs/>
              </w:rPr>
              <w:t>Success indicator Performance metrics</w:t>
            </w:r>
          </w:p>
        </w:tc>
      </w:tr>
      <w:tr w:rsidR="00457250" w:rsidRPr="003D6471" w14:paraId="26D53CD6" w14:textId="5ED393D1" w:rsidTr="0072775C">
        <w:trPr>
          <w:tblHeader/>
        </w:trPr>
        <w:tc>
          <w:tcPr>
            <w:tcW w:w="1555" w:type="dxa"/>
            <w:vMerge w:val="restart"/>
            <w:vAlign w:val="center"/>
          </w:tcPr>
          <w:p w14:paraId="541FA07B" w14:textId="77777777" w:rsidR="00457250" w:rsidRPr="003D6471" w:rsidRDefault="00457250" w:rsidP="00B464C4">
            <w:pPr>
              <w:rPr>
                <w:rFonts w:eastAsia="Arial"/>
              </w:rPr>
            </w:pPr>
            <w:r>
              <w:t xml:space="preserve">Insert each </w:t>
            </w:r>
            <w:r w:rsidRPr="72512713">
              <w:rPr>
                <w:rFonts w:eastAsia="Calibri Light" w:cs="Calibri Light"/>
              </w:rPr>
              <w:t>action to be performed</w:t>
            </w:r>
          </w:p>
        </w:tc>
        <w:tc>
          <w:tcPr>
            <w:tcW w:w="4787" w:type="dxa"/>
            <w:vAlign w:val="center"/>
          </w:tcPr>
          <w:p w14:paraId="5C5C68AC" w14:textId="77777777" w:rsidR="00457250" w:rsidRPr="00F509F8" w:rsidRDefault="00457250" w:rsidP="007A732B">
            <w:pPr>
              <w:pStyle w:val="Caption"/>
            </w:pPr>
            <w:r w:rsidRPr="00F509F8">
              <w:t>Break down each action into clear and ordered steps, to be taken to achieve the objective you have set.</w:t>
            </w:r>
          </w:p>
        </w:tc>
        <w:tc>
          <w:tcPr>
            <w:tcW w:w="1031" w:type="dxa"/>
          </w:tcPr>
          <w:p w14:paraId="60286E17" w14:textId="77777777" w:rsidR="00457250" w:rsidRPr="00F509F8" w:rsidRDefault="00457250" w:rsidP="007A732B">
            <w:pPr>
              <w:pStyle w:val="Caption"/>
            </w:pPr>
            <w:r w:rsidRPr="00F509F8">
              <w:t>Insert date to be complete</w:t>
            </w:r>
          </w:p>
        </w:tc>
        <w:tc>
          <w:tcPr>
            <w:tcW w:w="1236" w:type="dxa"/>
            <w:gridSpan w:val="2"/>
            <w:vAlign w:val="center"/>
          </w:tcPr>
          <w:p w14:paraId="0A145FDF" w14:textId="77777777" w:rsidR="00457250" w:rsidRPr="00F509F8" w:rsidRDefault="00457250" w:rsidP="007A732B">
            <w:pPr>
              <w:pStyle w:val="Caption"/>
            </w:pPr>
            <w:r w:rsidRPr="00F509F8">
              <w:t>Who is responsible for completion</w:t>
            </w:r>
          </w:p>
        </w:tc>
        <w:tc>
          <w:tcPr>
            <w:tcW w:w="1212" w:type="dxa"/>
            <w:vAlign w:val="center"/>
          </w:tcPr>
          <w:p w14:paraId="4AAE969F" w14:textId="77777777" w:rsidR="00457250" w:rsidRPr="00F509F8" w:rsidRDefault="00457250" w:rsidP="00B464C4">
            <w:pPr>
              <w:rPr>
                <w:i/>
                <w:iCs/>
              </w:rPr>
            </w:pPr>
          </w:p>
        </w:tc>
        <w:tc>
          <w:tcPr>
            <w:tcW w:w="3890" w:type="dxa"/>
          </w:tcPr>
          <w:p w14:paraId="75DA9336" w14:textId="77777777" w:rsidR="00457250" w:rsidRPr="00F509F8" w:rsidRDefault="00457250" w:rsidP="00B464C4">
            <w:pPr>
              <w:rPr>
                <w:i/>
                <w:iCs/>
              </w:rPr>
            </w:pPr>
          </w:p>
        </w:tc>
      </w:tr>
      <w:tr w:rsidR="00457250" w:rsidRPr="003D6471" w14:paraId="1DB80DD0" w14:textId="21711AA6" w:rsidTr="0072775C">
        <w:trPr>
          <w:tblHeader/>
        </w:trPr>
        <w:tc>
          <w:tcPr>
            <w:tcW w:w="1555" w:type="dxa"/>
            <w:vMerge/>
            <w:vAlign w:val="center"/>
          </w:tcPr>
          <w:p w14:paraId="5D8BA6DF" w14:textId="77777777" w:rsidR="00457250" w:rsidRPr="003D6471" w:rsidRDefault="00457250" w:rsidP="00B464C4"/>
        </w:tc>
        <w:tc>
          <w:tcPr>
            <w:tcW w:w="4787" w:type="dxa"/>
            <w:vAlign w:val="center"/>
          </w:tcPr>
          <w:p w14:paraId="518D9DA4" w14:textId="77777777" w:rsidR="00457250" w:rsidRPr="003D6471" w:rsidRDefault="00457250" w:rsidP="00B464C4"/>
        </w:tc>
        <w:tc>
          <w:tcPr>
            <w:tcW w:w="1031" w:type="dxa"/>
          </w:tcPr>
          <w:p w14:paraId="40E5743F" w14:textId="77777777" w:rsidR="00457250" w:rsidRPr="003D6471" w:rsidRDefault="00457250" w:rsidP="00B464C4">
            <w:r w:rsidRPr="0048338A">
              <w:t>XX/XX</w:t>
            </w:r>
          </w:p>
        </w:tc>
        <w:tc>
          <w:tcPr>
            <w:tcW w:w="1236" w:type="dxa"/>
            <w:gridSpan w:val="2"/>
            <w:vAlign w:val="center"/>
          </w:tcPr>
          <w:p w14:paraId="3DA95C4B" w14:textId="77777777" w:rsidR="00457250" w:rsidRPr="003D6471" w:rsidRDefault="00457250" w:rsidP="00B464C4"/>
        </w:tc>
        <w:tc>
          <w:tcPr>
            <w:tcW w:w="1212" w:type="dxa"/>
            <w:vAlign w:val="center"/>
          </w:tcPr>
          <w:p w14:paraId="2546870F" w14:textId="77777777" w:rsidR="00457250" w:rsidRPr="003D6471" w:rsidRDefault="00457250" w:rsidP="00B464C4"/>
        </w:tc>
        <w:tc>
          <w:tcPr>
            <w:tcW w:w="3890" w:type="dxa"/>
          </w:tcPr>
          <w:p w14:paraId="0B1808EE" w14:textId="77777777" w:rsidR="00457250" w:rsidRPr="003D6471" w:rsidRDefault="00457250" w:rsidP="00B464C4"/>
        </w:tc>
      </w:tr>
      <w:tr w:rsidR="00457250" w:rsidRPr="003D6471" w14:paraId="466B8523" w14:textId="0086C107" w:rsidTr="0072775C">
        <w:trPr>
          <w:tblHeader/>
        </w:trPr>
        <w:tc>
          <w:tcPr>
            <w:tcW w:w="1555" w:type="dxa"/>
            <w:vMerge/>
            <w:vAlign w:val="center"/>
          </w:tcPr>
          <w:p w14:paraId="38F6A35A" w14:textId="77777777" w:rsidR="00457250" w:rsidRPr="003D6471" w:rsidRDefault="00457250" w:rsidP="00B464C4"/>
        </w:tc>
        <w:tc>
          <w:tcPr>
            <w:tcW w:w="4787" w:type="dxa"/>
            <w:vAlign w:val="center"/>
          </w:tcPr>
          <w:p w14:paraId="68E595C6" w14:textId="77777777" w:rsidR="00457250" w:rsidRPr="003D6471" w:rsidRDefault="00457250" w:rsidP="00B464C4"/>
        </w:tc>
        <w:tc>
          <w:tcPr>
            <w:tcW w:w="1031" w:type="dxa"/>
          </w:tcPr>
          <w:p w14:paraId="4AAFC437" w14:textId="77777777" w:rsidR="00457250" w:rsidRPr="003D6471" w:rsidRDefault="00457250" w:rsidP="00B464C4">
            <w:r w:rsidRPr="0048338A">
              <w:t>XX/XX</w:t>
            </w:r>
          </w:p>
        </w:tc>
        <w:tc>
          <w:tcPr>
            <w:tcW w:w="1236" w:type="dxa"/>
            <w:gridSpan w:val="2"/>
            <w:vAlign w:val="center"/>
          </w:tcPr>
          <w:p w14:paraId="5407526A" w14:textId="77777777" w:rsidR="00457250" w:rsidRPr="003D6471" w:rsidRDefault="00457250" w:rsidP="00B464C4"/>
        </w:tc>
        <w:tc>
          <w:tcPr>
            <w:tcW w:w="1212" w:type="dxa"/>
            <w:vAlign w:val="center"/>
          </w:tcPr>
          <w:p w14:paraId="37F17D95" w14:textId="77777777" w:rsidR="00457250" w:rsidRPr="003D6471" w:rsidRDefault="00457250" w:rsidP="00B464C4"/>
        </w:tc>
        <w:tc>
          <w:tcPr>
            <w:tcW w:w="3890" w:type="dxa"/>
          </w:tcPr>
          <w:p w14:paraId="4CA7D47A" w14:textId="77777777" w:rsidR="00457250" w:rsidRPr="003D6471" w:rsidRDefault="00457250" w:rsidP="00B464C4"/>
        </w:tc>
      </w:tr>
      <w:tr w:rsidR="00457250" w:rsidRPr="003D6471" w14:paraId="188BA1B5" w14:textId="6AFB89CB" w:rsidTr="0072775C">
        <w:trPr>
          <w:tblHeader/>
        </w:trPr>
        <w:tc>
          <w:tcPr>
            <w:tcW w:w="1555" w:type="dxa"/>
            <w:vMerge/>
            <w:vAlign w:val="center"/>
          </w:tcPr>
          <w:p w14:paraId="25DF588C" w14:textId="77777777" w:rsidR="00457250" w:rsidRPr="003D6471" w:rsidRDefault="00457250" w:rsidP="00B464C4"/>
        </w:tc>
        <w:tc>
          <w:tcPr>
            <w:tcW w:w="4787" w:type="dxa"/>
            <w:vAlign w:val="center"/>
          </w:tcPr>
          <w:p w14:paraId="0454BB9E" w14:textId="77777777" w:rsidR="00457250" w:rsidRPr="003D6471" w:rsidRDefault="00457250" w:rsidP="00B464C4"/>
        </w:tc>
        <w:tc>
          <w:tcPr>
            <w:tcW w:w="1031" w:type="dxa"/>
          </w:tcPr>
          <w:p w14:paraId="41AE5E30" w14:textId="77777777" w:rsidR="00457250" w:rsidRPr="003D6471" w:rsidRDefault="00457250" w:rsidP="00B464C4">
            <w:r w:rsidRPr="0048338A">
              <w:t>XX/XX</w:t>
            </w:r>
          </w:p>
        </w:tc>
        <w:tc>
          <w:tcPr>
            <w:tcW w:w="1236" w:type="dxa"/>
            <w:gridSpan w:val="2"/>
            <w:vAlign w:val="center"/>
          </w:tcPr>
          <w:p w14:paraId="59601D58" w14:textId="77777777" w:rsidR="00457250" w:rsidRPr="003D6471" w:rsidRDefault="00457250" w:rsidP="00B464C4"/>
        </w:tc>
        <w:tc>
          <w:tcPr>
            <w:tcW w:w="1212" w:type="dxa"/>
            <w:vAlign w:val="center"/>
          </w:tcPr>
          <w:p w14:paraId="5752A4DD" w14:textId="77777777" w:rsidR="00457250" w:rsidRPr="003D6471" w:rsidRDefault="00457250" w:rsidP="00B464C4"/>
        </w:tc>
        <w:tc>
          <w:tcPr>
            <w:tcW w:w="3890" w:type="dxa"/>
          </w:tcPr>
          <w:p w14:paraId="4EE223FC" w14:textId="77777777" w:rsidR="00457250" w:rsidRPr="003D6471" w:rsidRDefault="00457250" w:rsidP="00B464C4"/>
        </w:tc>
      </w:tr>
      <w:tr w:rsidR="00457250" w:rsidRPr="003D6471" w14:paraId="3745E3DB" w14:textId="7519A90C" w:rsidTr="0072775C">
        <w:trPr>
          <w:tblHeader/>
        </w:trPr>
        <w:tc>
          <w:tcPr>
            <w:tcW w:w="1555" w:type="dxa"/>
            <w:vMerge/>
            <w:vAlign w:val="center"/>
          </w:tcPr>
          <w:p w14:paraId="3FC7540D" w14:textId="77777777" w:rsidR="00457250" w:rsidRPr="003D6471" w:rsidRDefault="00457250" w:rsidP="00B464C4"/>
        </w:tc>
        <w:tc>
          <w:tcPr>
            <w:tcW w:w="4787" w:type="dxa"/>
            <w:vAlign w:val="center"/>
          </w:tcPr>
          <w:p w14:paraId="5CF05282" w14:textId="77777777" w:rsidR="00457250" w:rsidRPr="003D6471" w:rsidRDefault="00457250" w:rsidP="00B464C4"/>
        </w:tc>
        <w:tc>
          <w:tcPr>
            <w:tcW w:w="1031" w:type="dxa"/>
          </w:tcPr>
          <w:p w14:paraId="0A9A32A0" w14:textId="77777777" w:rsidR="00457250" w:rsidRPr="003D6471" w:rsidRDefault="00457250" w:rsidP="00B464C4">
            <w:r w:rsidRPr="00EF722B">
              <w:t>XX/XX</w:t>
            </w:r>
          </w:p>
        </w:tc>
        <w:tc>
          <w:tcPr>
            <w:tcW w:w="1236" w:type="dxa"/>
            <w:gridSpan w:val="2"/>
            <w:vAlign w:val="center"/>
          </w:tcPr>
          <w:p w14:paraId="5894DF18" w14:textId="77777777" w:rsidR="00457250" w:rsidRPr="003D6471" w:rsidRDefault="00457250" w:rsidP="00B464C4"/>
        </w:tc>
        <w:tc>
          <w:tcPr>
            <w:tcW w:w="1212" w:type="dxa"/>
            <w:vAlign w:val="center"/>
          </w:tcPr>
          <w:p w14:paraId="623F73AF" w14:textId="77777777" w:rsidR="00457250" w:rsidRPr="003D6471" w:rsidRDefault="00457250" w:rsidP="00B464C4"/>
        </w:tc>
        <w:tc>
          <w:tcPr>
            <w:tcW w:w="3890" w:type="dxa"/>
          </w:tcPr>
          <w:p w14:paraId="74771FA7" w14:textId="77777777" w:rsidR="00457250" w:rsidRPr="003D6471" w:rsidRDefault="00457250" w:rsidP="00B464C4"/>
        </w:tc>
      </w:tr>
      <w:tr w:rsidR="00457250" w:rsidRPr="003D6471" w14:paraId="5864100F" w14:textId="6D651925" w:rsidTr="0072775C">
        <w:trPr>
          <w:tblHeader/>
        </w:trPr>
        <w:tc>
          <w:tcPr>
            <w:tcW w:w="1555" w:type="dxa"/>
            <w:vMerge w:val="restart"/>
          </w:tcPr>
          <w:p w14:paraId="0F4315E3" w14:textId="77777777" w:rsidR="00457250" w:rsidRPr="003D6471" w:rsidRDefault="00457250" w:rsidP="00B464C4"/>
        </w:tc>
        <w:tc>
          <w:tcPr>
            <w:tcW w:w="4787" w:type="dxa"/>
            <w:vAlign w:val="center"/>
          </w:tcPr>
          <w:p w14:paraId="1BAB6A54" w14:textId="77777777" w:rsidR="00457250" w:rsidRPr="003D6471" w:rsidRDefault="00457250" w:rsidP="00B464C4"/>
        </w:tc>
        <w:tc>
          <w:tcPr>
            <w:tcW w:w="1031" w:type="dxa"/>
          </w:tcPr>
          <w:p w14:paraId="1A1AC939" w14:textId="77777777" w:rsidR="00457250" w:rsidRPr="003D6471" w:rsidRDefault="00457250" w:rsidP="00B464C4">
            <w:r w:rsidRPr="00EF722B">
              <w:t>XX/XX</w:t>
            </w:r>
          </w:p>
        </w:tc>
        <w:tc>
          <w:tcPr>
            <w:tcW w:w="1236" w:type="dxa"/>
            <w:gridSpan w:val="2"/>
            <w:vAlign w:val="center"/>
          </w:tcPr>
          <w:p w14:paraId="10A645BC" w14:textId="77777777" w:rsidR="00457250" w:rsidRPr="003D6471" w:rsidRDefault="00457250" w:rsidP="00B464C4"/>
        </w:tc>
        <w:tc>
          <w:tcPr>
            <w:tcW w:w="1212" w:type="dxa"/>
            <w:vAlign w:val="center"/>
          </w:tcPr>
          <w:p w14:paraId="55CDEF59" w14:textId="77777777" w:rsidR="00457250" w:rsidRPr="003D6471" w:rsidRDefault="00457250" w:rsidP="00B464C4"/>
        </w:tc>
        <w:tc>
          <w:tcPr>
            <w:tcW w:w="3890" w:type="dxa"/>
          </w:tcPr>
          <w:p w14:paraId="5A828C69" w14:textId="77777777" w:rsidR="00457250" w:rsidRPr="003D6471" w:rsidRDefault="00457250" w:rsidP="00B464C4"/>
        </w:tc>
      </w:tr>
      <w:tr w:rsidR="00457250" w:rsidRPr="003D6471" w14:paraId="77F8321B" w14:textId="400419F8" w:rsidTr="0072775C">
        <w:trPr>
          <w:tblHeader/>
        </w:trPr>
        <w:tc>
          <w:tcPr>
            <w:tcW w:w="1555" w:type="dxa"/>
            <w:vMerge/>
            <w:vAlign w:val="center"/>
          </w:tcPr>
          <w:p w14:paraId="11C8EA6A" w14:textId="77777777" w:rsidR="00457250" w:rsidRPr="003D6471" w:rsidRDefault="00457250" w:rsidP="00B464C4"/>
        </w:tc>
        <w:tc>
          <w:tcPr>
            <w:tcW w:w="4787" w:type="dxa"/>
            <w:vAlign w:val="center"/>
          </w:tcPr>
          <w:p w14:paraId="63D5AB9D" w14:textId="77777777" w:rsidR="00457250" w:rsidRPr="003D6471" w:rsidRDefault="00457250" w:rsidP="00B464C4"/>
        </w:tc>
        <w:tc>
          <w:tcPr>
            <w:tcW w:w="1031" w:type="dxa"/>
          </w:tcPr>
          <w:p w14:paraId="17258E57" w14:textId="77777777" w:rsidR="00457250" w:rsidRPr="003D6471" w:rsidRDefault="00457250" w:rsidP="00B464C4">
            <w:r w:rsidRPr="00EF722B">
              <w:t>XX/XX</w:t>
            </w:r>
          </w:p>
        </w:tc>
        <w:tc>
          <w:tcPr>
            <w:tcW w:w="1236" w:type="dxa"/>
            <w:gridSpan w:val="2"/>
          </w:tcPr>
          <w:p w14:paraId="16D24D17" w14:textId="77777777" w:rsidR="00457250" w:rsidRPr="003D6471" w:rsidRDefault="00457250" w:rsidP="00B464C4"/>
        </w:tc>
        <w:tc>
          <w:tcPr>
            <w:tcW w:w="1212" w:type="dxa"/>
          </w:tcPr>
          <w:p w14:paraId="1CE428A6" w14:textId="77777777" w:rsidR="00457250" w:rsidRPr="003D6471" w:rsidRDefault="00457250" w:rsidP="00B464C4"/>
        </w:tc>
        <w:tc>
          <w:tcPr>
            <w:tcW w:w="3890" w:type="dxa"/>
          </w:tcPr>
          <w:p w14:paraId="786502FA" w14:textId="77777777" w:rsidR="00457250" w:rsidRPr="003D6471" w:rsidRDefault="00457250" w:rsidP="00B464C4"/>
        </w:tc>
      </w:tr>
      <w:tr w:rsidR="00457250" w:rsidRPr="003D6471" w14:paraId="0EAFECCF" w14:textId="264984BB" w:rsidTr="0072775C">
        <w:trPr>
          <w:tblHeader/>
        </w:trPr>
        <w:tc>
          <w:tcPr>
            <w:tcW w:w="1555" w:type="dxa"/>
            <w:vMerge/>
            <w:vAlign w:val="center"/>
          </w:tcPr>
          <w:p w14:paraId="07A732CB" w14:textId="77777777" w:rsidR="00457250" w:rsidRPr="003D6471" w:rsidRDefault="00457250" w:rsidP="00B464C4"/>
        </w:tc>
        <w:tc>
          <w:tcPr>
            <w:tcW w:w="4787" w:type="dxa"/>
            <w:vAlign w:val="center"/>
          </w:tcPr>
          <w:p w14:paraId="34544853" w14:textId="77777777" w:rsidR="00457250" w:rsidRPr="003D6471" w:rsidRDefault="00457250" w:rsidP="00B464C4"/>
        </w:tc>
        <w:tc>
          <w:tcPr>
            <w:tcW w:w="1031" w:type="dxa"/>
          </w:tcPr>
          <w:p w14:paraId="206762EF" w14:textId="77777777" w:rsidR="00457250" w:rsidRPr="003D6471" w:rsidRDefault="00457250" w:rsidP="00B464C4">
            <w:r w:rsidRPr="00EF722B">
              <w:t>XX/XX</w:t>
            </w:r>
          </w:p>
        </w:tc>
        <w:tc>
          <w:tcPr>
            <w:tcW w:w="1236" w:type="dxa"/>
            <w:gridSpan w:val="2"/>
          </w:tcPr>
          <w:p w14:paraId="394B28F1" w14:textId="77777777" w:rsidR="00457250" w:rsidRPr="003D6471" w:rsidRDefault="00457250" w:rsidP="00B464C4"/>
        </w:tc>
        <w:tc>
          <w:tcPr>
            <w:tcW w:w="1212" w:type="dxa"/>
          </w:tcPr>
          <w:p w14:paraId="136E6F49" w14:textId="77777777" w:rsidR="00457250" w:rsidRPr="003D6471" w:rsidRDefault="00457250" w:rsidP="00B464C4"/>
        </w:tc>
        <w:tc>
          <w:tcPr>
            <w:tcW w:w="3890" w:type="dxa"/>
          </w:tcPr>
          <w:p w14:paraId="6D75BD97" w14:textId="77777777" w:rsidR="00457250" w:rsidRPr="003D6471" w:rsidRDefault="00457250" w:rsidP="00B464C4"/>
        </w:tc>
      </w:tr>
      <w:tr w:rsidR="00457250" w:rsidRPr="003D6471" w14:paraId="37264225" w14:textId="0AE81232" w:rsidTr="0072775C">
        <w:trPr>
          <w:tblHeader/>
        </w:trPr>
        <w:tc>
          <w:tcPr>
            <w:tcW w:w="1555" w:type="dxa"/>
            <w:vMerge/>
            <w:vAlign w:val="center"/>
          </w:tcPr>
          <w:p w14:paraId="0E1C77E6" w14:textId="77777777" w:rsidR="00457250" w:rsidRPr="003D6471" w:rsidRDefault="00457250" w:rsidP="00B464C4"/>
        </w:tc>
        <w:tc>
          <w:tcPr>
            <w:tcW w:w="4787" w:type="dxa"/>
            <w:vAlign w:val="center"/>
          </w:tcPr>
          <w:p w14:paraId="75307CF5" w14:textId="77777777" w:rsidR="00457250" w:rsidRPr="003D6471" w:rsidRDefault="00457250" w:rsidP="00B464C4"/>
        </w:tc>
        <w:tc>
          <w:tcPr>
            <w:tcW w:w="1031" w:type="dxa"/>
          </w:tcPr>
          <w:p w14:paraId="6036AB01" w14:textId="77777777" w:rsidR="00457250" w:rsidRPr="003D6471" w:rsidRDefault="00457250" w:rsidP="00B464C4">
            <w:r w:rsidRPr="00EF722B">
              <w:t>XX/XX</w:t>
            </w:r>
          </w:p>
        </w:tc>
        <w:tc>
          <w:tcPr>
            <w:tcW w:w="1236" w:type="dxa"/>
            <w:gridSpan w:val="2"/>
          </w:tcPr>
          <w:p w14:paraId="2C4B23B3" w14:textId="77777777" w:rsidR="00457250" w:rsidRPr="003D6471" w:rsidRDefault="00457250" w:rsidP="00B464C4"/>
        </w:tc>
        <w:tc>
          <w:tcPr>
            <w:tcW w:w="1212" w:type="dxa"/>
          </w:tcPr>
          <w:p w14:paraId="59A557CD" w14:textId="77777777" w:rsidR="00457250" w:rsidRPr="003D6471" w:rsidRDefault="00457250" w:rsidP="00B464C4"/>
        </w:tc>
        <w:tc>
          <w:tcPr>
            <w:tcW w:w="3890" w:type="dxa"/>
          </w:tcPr>
          <w:p w14:paraId="040EABE9" w14:textId="77777777" w:rsidR="00457250" w:rsidRPr="003D6471" w:rsidRDefault="00457250" w:rsidP="00B464C4"/>
        </w:tc>
      </w:tr>
      <w:tr w:rsidR="00457250" w:rsidRPr="003D6471" w14:paraId="6306D3A6" w14:textId="10A13B3A" w:rsidTr="0072775C">
        <w:trPr>
          <w:tblHeader/>
        </w:trPr>
        <w:tc>
          <w:tcPr>
            <w:tcW w:w="1555" w:type="dxa"/>
          </w:tcPr>
          <w:p w14:paraId="51C443C8" w14:textId="77777777" w:rsidR="00457250" w:rsidRPr="003D6471" w:rsidRDefault="00457250" w:rsidP="00B464C4">
            <w:r>
              <w:t>Approval:</w:t>
            </w:r>
          </w:p>
        </w:tc>
        <w:tc>
          <w:tcPr>
            <w:tcW w:w="5818" w:type="dxa"/>
            <w:gridSpan w:val="2"/>
          </w:tcPr>
          <w:p w14:paraId="71692E4A" w14:textId="77777777" w:rsidR="00457250" w:rsidRPr="003D6471" w:rsidRDefault="00457250" w:rsidP="00B464C4">
            <w:r>
              <w:t>Name:</w:t>
            </w:r>
          </w:p>
        </w:tc>
        <w:tc>
          <w:tcPr>
            <w:tcW w:w="1236" w:type="dxa"/>
            <w:gridSpan w:val="2"/>
          </w:tcPr>
          <w:p w14:paraId="6B21B688" w14:textId="77777777" w:rsidR="00457250" w:rsidRPr="003D6471" w:rsidRDefault="00457250" w:rsidP="00B464C4">
            <w:r w:rsidRPr="003D6471">
              <w:t>XX/XX</w:t>
            </w:r>
          </w:p>
        </w:tc>
        <w:tc>
          <w:tcPr>
            <w:tcW w:w="1212" w:type="dxa"/>
          </w:tcPr>
          <w:p w14:paraId="07645DBF" w14:textId="77777777" w:rsidR="00457250" w:rsidRDefault="00457250" w:rsidP="00B464C4">
            <w:r>
              <w:t>Signature:</w:t>
            </w:r>
          </w:p>
          <w:p w14:paraId="306D0FE0" w14:textId="77777777" w:rsidR="00457250" w:rsidRPr="003D6471" w:rsidRDefault="00457250" w:rsidP="00B464C4"/>
        </w:tc>
        <w:tc>
          <w:tcPr>
            <w:tcW w:w="3890" w:type="dxa"/>
          </w:tcPr>
          <w:p w14:paraId="1469D01A" w14:textId="77777777" w:rsidR="00457250" w:rsidRDefault="00457250" w:rsidP="00B464C4"/>
        </w:tc>
      </w:tr>
    </w:tbl>
    <w:p w14:paraId="50DCA876" w14:textId="3C379055" w:rsidR="00D771AE" w:rsidRPr="00D771AE" w:rsidRDefault="00D771AE" w:rsidP="00D771AE"/>
    <w:p w14:paraId="3AA8E213" w14:textId="7BF5BA88"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9827A2">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FCF4E" w14:textId="77777777" w:rsidR="006D13F8" w:rsidRDefault="006D13F8" w:rsidP="00F1359C">
      <w:pPr>
        <w:spacing w:before="0" w:after="0" w:line="240" w:lineRule="auto"/>
      </w:pPr>
      <w:r>
        <w:separator/>
      </w:r>
    </w:p>
  </w:endnote>
  <w:endnote w:type="continuationSeparator" w:id="0">
    <w:p w14:paraId="3EDD0839" w14:textId="77777777" w:rsidR="006D13F8" w:rsidRDefault="006D13F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0CEEEFE8" w:rsidR="00CB4ED2" w:rsidRPr="00615C43" w:rsidRDefault="00F67C57" w:rsidP="007A732B">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58240" behindDoc="1" locked="0" layoutInCell="1" allowOverlap="1" wp14:anchorId="1CC4CE42" wp14:editId="26BEF617">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03ACB4" id="Rectangle 4" o:spid="_x0000_s1026" style="position:absolute;margin-left:0;margin-top:558pt;width:843pt;height:51.85pt;z-index:-251658240;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6192" behindDoc="1" locked="0" layoutInCell="1" allowOverlap="1" wp14:anchorId="2FE55D66" wp14:editId="06F3AADF">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1475FA" id="Rectangle 7" o:spid="_x0000_s1026" style="position:absolute;margin-left:-84.05pt;margin-top:795.9pt;width:612.85pt;height:49.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3E5137">
      <w:rPr>
        <w:noProof/>
        <w:color w:val="000000" w:themeColor="text1"/>
        <w:sz w:val="16"/>
        <w:szCs w:val="16"/>
        <w:lang w:eastAsia="en-AU"/>
      </w:rPr>
      <w:t xml:space="preserve">MPower108 </w:t>
    </w:r>
    <w:r w:rsidR="00457250">
      <w:rPr>
        <w:noProof/>
        <w:color w:val="000000" w:themeColor="text1"/>
        <w:sz w:val="16"/>
        <w:szCs w:val="16"/>
        <w:lang w:eastAsia="en-AU"/>
      </w:rPr>
      <w:t>Project a</w:t>
    </w:r>
    <w:r w:rsidR="003E5137">
      <w:rPr>
        <w:noProof/>
        <w:color w:val="000000" w:themeColor="text1"/>
        <w:sz w:val="16"/>
        <w:szCs w:val="16"/>
        <w:lang w:eastAsia="en-AU"/>
      </w:rPr>
      <w:t>ction plan template</w:t>
    </w:r>
    <w:r w:rsidR="007C6921">
      <w:rPr>
        <w:color w:val="000000" w:themeColor="text1"/>
        <w:sz w:val="16"/>
        <w:szCs w:val="16"/>
      </w:rPr>
      <w:t xml:space="preserve"> </w:t>
    </w:r>
    <w:r w:rsidR="00E23194">
      <w:rPr>
        <w:color w:val="000000" w:themeColor="text1"/>
        <w:sz w:val="16"/>
        <w:szCs w:val="16"/>
      </w:rPr>
      <w:tab/>
    </w:r>
    <w:r w:rsidR="00CB4ED2" w:rsidRPr="00615C43">
      <w:rPr>
        <w:color w:val="000000" w:themeColor="text1"/>
        <w:sz w:val="16"/>
        <w:szCs w:val="16"/>
      </w:rPr>
      <w:t xml:space="preserve">Page </w:t>
    </w:r>
    <w:r w:rsidR="00CB4ED2" w:rsidRPr="007A732B">
      <w:rPr>
        <w:b/>
        <w:color w:val="000000" w:themeColor="text1"/>
        <w:sz w:val="16"/>
        <w:szCs w:val="16"/>
      </w:rPr>
      <w:fldChar w:fldCharType="begin"/>
    </w:r>
    <w:r w:rsidR="00CB4ED2" w:rsidRPr="007A732B">
      <w:rPr>
        <w:b/>
        <w:color w:val="000000" w:themeColor="text1"/>
        <w:sz w:val="16"/>
        <w:szCs w:val="16"/>
      </w:rPr>
      <w:instrText xml:space="preserve"> PAGE   \* MERGEFORMAT </w:instrText>
    </w:r>
    <w:r w:rsidR="00CB4ED2" w:rsidRPr="007A732B">
      <w:rPr>
        <w:b/>
        <w:color w:val="000000" w:themeColor="text1"/>
        <w:sz w:val="16"/>
        <w:szCs w:val="16"/>
      </w:rPr>
      <w:fldChar w:fldCharType="separate"/>
    </w:r>
    <w:r w:rsidR="0046323B" w:rsidRPr="007A732B">
      <w:rPr>
        <w:b/>
        <w:noProof/>
        <w:color w:val="000000" w:themeColor="text1"/>
        <w:sz w:val="16"/>
        <w:szCs w:val="16"/>
      </w:rPr>
      <w:t>9</w:t>
    </w:r>
    <w:r w:rsidR="00CB4ED2" w:rsidRPr="007A732B">
      <w:rPr>
        <w:b/>
        <w:color w:val="000000" w:themeColor="text1"/>
        <w:sz w:val="16"/>
        <w:szCs w:val="16"/>
      </w:rPr>
      <w:fldChar w:fldCharType="end"/>
    </w:r>
    <w:r w:rsidR="00CB4ED2" w:rsidRPr="00615C43">
      <w:rPr>
        <w:color w:val="000000" w:themeColor="text1"/>
        <w:sz w:val="16"/>
        <w:szCs w:val="16"/>
      </w:rPr>
      <w:t xml:space="preserve"> of </w:t>
    </w:r>
    <w:r w:rsidR="00CB4ED2" w:rsidRPr="007A732B">
      <w:rPr>
        <w:b/>
        <w:color w:val="000000" w:themeColor="text1"/>
        <w:sz w:val="16"/>
        <w:szCs w:val="16"/>
      </w:rPr>
      <w:fldChar w:fldCharType="begin"/>
    </w:r>
    <w:r w:rsidR="00CB4ED2" w:rsidRPr="007A732B">
      <w:rPr>
        <w:b/>
        <w:color w:val="000000" w:themeColor="text1"/>
        <w:sz w:val="16"/>
        <w:szCs w:val="16"/>
      </w:rPr>
      <w:instrText xml:space="preserve"> NUMPAGES   \* MERGEFORMAT </w:instrText>
    </w:r>
    <w:r w:rsidR="00CB4ED2" w:rsidRPr="007A732B">
      <w:rPr>
        <w:b/>
        <w:color w:val="000000" w:themeColor="text1"/>
        <w:sz w:val="16"/>
        <w:szCs w:val="16"/>
      </w:rPr>
      <w:fldChar w:fldCharType="separate"/>
    </w:r>
    <w:r w:rsidR="0046323B" w:rsidRPr="007A732B">
      <w:rPr>
        <w:b/>
        <w:noProof/>
        <w:color w:val="000000" w:themeColor="text1"/>
        <w:sz w:val="16"/>
        <w:szCs w:val="16"/>
      </w:rPr>
      <w:t>9</w:t>
    </w:r>
    <w:r w:rsidR="00CB4ED2" w:rsidRPr="007A732B">
      <w:rPr>
        <w:b/>
        <w:color w:val="000000" w:themeColor="text1"/>
        <w:sz w:val="16"/>
        <w:szCs w:val="16"/>
      </w:rPr>
      <w:fldChar w:fldCharType="end"/>
    </w:r>
  </w:p>
  <w:p w14:paraId="4D33F2F3" w14:textId="5248E2D0" w:rsidR="00CB4ED2" w:rsidRPr="00B94EAD" w:rsidRDefault="003E5137" w:rsidP="00EF6AFD">
    <w:pPr>
      <w:pStyle w:val="Footer"/>
      <w:tabs>
        <w:tab w:val="clear" w:pos="4513"/>
        <w:tab w:val="clear" w:pos="9026"/>
        <w:tab w:val="right" w:pos="13721"/>
      </w:tabs>
      <w:spacing w:before="160" w:line="276" w:lineRule="auto"/>
      <w:rPr>
        <w:b/>
        <w:bCs/>
        <w:color w:val="FFFFFF"/>
        <w:sz w:val="16"/>
        <w:szCs w:val="16"/>
      </w:rPr>
    </w:pPr>
    <w:r w:rsidRPr="00B94EAD">
      <w:rPr>
        <w:b/>
        <w:bCs/>
        <w:color w:val="FFFFFF"/>
        <w:sz w:val="16"/>
        <w:szCs w:val="16"/>
      </w:rPr>
      <w:t xml:space="preserve">Assessment </w:t>
    </w:r>
    <w:r w:rsidR="00B94EAD">
      <w:rPr>
        <w:b/>
        <w:bCs/>
        <w:color w:val="FFFFFF"/>
        <w:sz w:val="16"/>
        <w:szCs w:val="16"/>
      </w:rPr>
      <w:t>s</w:t>
    </w:r>
    <w:r w:rsidRPr="00B94EAD">
      <w:rPr>
        <w:b/>
        <w:bCs/>
        <w:color w:val="FFFFFF"/>
        <w:sz w:val="16"/>
        <w:szCs w:val="16"/>
      </w:rPr>
      <w:t xml:space="preserve">upport </w:t>
    </w:r>
    <w:r w:rsidR="00B94EAD">
      <w:rPr>
        <w:b/>
        <w:bCs/>
        <w:color w:val="FFFFFF"/>
        <w:sz w:val="16"/>
        <w:szCs w:val="16"/>
      </w:rPr>
      <w:t>d</w:t>
    </w:r>
    <w:r w:rsidRPr="00B94EAD">
      <w:rPr>
        <w:b/>
        <w:bCs/>
        <w:color w:val="FFFFFF"/>
        <w:sz w:val="16"/>
        <w:szCs w:val="16"/>
      </w:rPr>
      <w:t>ocument</w:t>
    </w:r>
    <w:r w:rsidR="00CB4ED2" w:rsidRPr="00B94EAD">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A7E1F" w14:textId="77777777" w:rsidR="006D13F8" w:rsidRDefault="006D13F8" w:rsidP="00F1359C">
      <w:pPr>
        <w:spacing w:before="0" w:after="0" w:line="240" w:lineRule="auto"/>
      </w:pPr>
      <w:r>
        <w:separator/>
      </w:r>
    </w:p>
  </w:footnote>
  <w:footnote w:type="continuationSeparator" w:id="0">
    <w:p w14:paraId="0501C301" w14:textId="77777777" w:rsidR="006D13F8" w:rsidRDefault="006D13F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2996B74A">
          <wp:extent cx="990600" cy="362755"/>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2891" cy="367256"/>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4"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7"/>
  </w:num>
  <w:num w:numId="5">
    <w:abstractNumId w:val="12"/>
  </w:num>
  <w:num w:numId="6">
    <w:abstractNumId w:val="8"/>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0"/>
  </w:num>
  <w:num w:numId="10">
    <w:abstractNumId w:val="3"/>
  </w:num>
  <w:num w:numId="11">
    <w:abstractNumId w:val="13"/>
  </w:num>
  <w:num w:numId="12">
    <w:abstractNumId w:val="9"/>
  </w:num>
  <w:num w:numId="13">
    <w:abstractNumId w:val="4"/>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4079C"/>
    <w:rsid w:val="00045EE2"/>
    <w:rsid w:val="0007061A"/>
    <w:rsid w:val="00070707"/>
    <w:rsid w:val="00072D46"/>
    <w:rsid w:val="00081617"/>
    <w:rsid w:val="0008175D"/>
    <w:rsid w:val="00086B4D"/>
    <w:rsid w:val="00086C99"/>
    <w:rsid w:val="00091AD3"/>
    <w:rsid w:val="0009683C"/>
    <w:rsid w:val="000A06EB"/>
    <w:rsid w:val="000A1265"/>
    <w:rsid w:val="000A5B57"/>
    <w:rsid w:val="000B098F"/>
    <w:rsid w:val="000B158B"/>
    <w:rsid w:val="000B3CCC"/>
    <w:rsid w:val="000C1D10"/>
    <w:rsid w:val="000E2301"/>
    <w:rsid w:val="000F640E"/>
    <w:rsid w:val="001008C3"/>
    <w:rsid w:val="00110297"/>
    <w:rsid w:val="00120406"/>
    <w:rsid w:val="00132516"/>
    <w:rsid w:val="00151BA1"/>
    <w:rsid w:val="0016340A"/>
    <w:rsid w:val="00164DAD"/>
    <w:rsid w:val="001666AE"/>
    <w:rsid w:val="00166ECF"/>
    <w:rsid w:val="001723D9"/>
    <w:rsid w:val="00174A71"/>
    <w:rsid w:val="00180FE4"/>
    <w:rsid w:val="00186778"/>
    <w:rsid w:val="00194604"/>
    <w:rsid w:val="001946AE"/>
    <w:rsid w:val="00196118"/>
    <w:rsid w:val="001A0287"/>
    <w:rsid w:val="001E5ADA"/>
    <w:rsid w:val="001E730F"/>
    <w:rsid w:val="00202196"/>
    <w:rsid w:val="00203446"/>
    <w:rsid w:val="002064C8"/>
    <w:rsid w:val="00232F16"/>
    <w:rsid w:val="00234AC2"/>
    <w:rsid w:val="002458AA"/>
    <w:rsid w:val="00245E47"/>
    <w:rsid w:val="002636A8"/>
    <w:rsid w:val="002722F0"/>
    <w:rsid w:val="002760A1"/>
    <w:rsid w:val="002A0D28"/>
    <w:rsid w:val="002A5233"/>
    <w:rsid w:val="002B795B"/>
    <w:rsid w:val="002C07F5"/>
    <w:rsid w:val="002C4863"/>
    <w:rsid w:val="002C4D38"/>
    <w:rsid w:val="00310ABF"/>
    <w:rsid w:val="003126BF"/>
    <w:rsid w:val="003139BB"/>
    <w:rsid w:val="00336BA6"/>
    <w:rsid w:val="00340671"/>
    <w:rsid w:val="0034550F"/>
    <w:rsid w:val="00353337"/>
    <w:rsid w:val="003546E2"/>
    <w:rsid w:val="003560D9"/>
    <w:rsid w:val="00361665"/>
    <w:rsid w:val="00371AFF"/>
    <w:rsid w:val="00371CC6"/>
    <w:rsid w:val="00385752"/>
    <w:rsid w:val="00397A08"/>
    <w:rsid w:val="003A2854"/>
    <w:rsid w:val="003A4C8F"/>
    <w:rsid w:val="003B7EFB"/>
    <w:rsid w:val="003C06EA"/>
    <w:rsid w:val="003C4C45"/>
    <w:rsid w:val="003C5D00"/>
    <w:rsid w:val="003E0188"/>
    <w:rsid w:val="003E5137"/>
    <w:rsid w:val="003F36BD"/>
    <w:rsid w:val="00406468"/>
    <w:rsid w:val="00407A2A"/>
    <w:rsid w:val="00423CC9"/>
    <w:rsid w:val="00432DFC"/>
    <w:rsid w:val="00436952"/>
    <w:rsid w:val="00437752"/>
    <w:rsid w:val="0044289D"/>
    <w:rsid w:val="00447246"/>
    <w:rsid w:val="00447B26"/>
    <w:rsid w:val="00457250"/>
    <w:rsid w:val="00462334"/>
    <w:rsid w:val="0046323B"/>
    <w:rsid w:val="004722D5"/>
    <w:rsid w:val="004751A9"/>
    <w:rsid w:val="004876ED"/>
    <w:rsid w:val="004A09A8"/>
    <w:rsid w:val="004B00A6"/>
    <w:rsid w:val="004B2E61"/>
    <w:rsid w:val="004F795E"/>
    <w:rsid w:val="00501997"/>
    <w:rsid w:val="00510BBC"/>
    <w:rsid w:val="00522D54"/>
    <w:rsid w:val="005244F0"/>
    <w:rsid w:val="005447BD"/>
    <w:rsid w:val="00553FFF"/>
    <w:rsid w:val="00581D95"/>
    <w:rsid w:val="00584894"/>
    <w:rsid w:val="00597838"/>
    <w:rsid w:val="005C60AB"/>
    <w:rsid w:val="005E35FA"/>
    <w:rsid w:val="005F4F0E"/>
    <w:rsid w:val="005F70D1"/>
    <w:rsid w:val="005F7397"/>
    <w:rsid w:val="00601B50"/>
    <w:rsid w:val="00604F82"/>
    <w:rsid w:val="0061097B"/>
    <w:rsid w:val="00615C43"/>
    <w:rsid w:val="00636463"/>
    <w:rsid w:val="00657A57"/>
    <w:rsid w:val="00664E2A"/>
    <w:rsid w:val="00667DC8"/>
    <w:rsid w:val="00673EED"/>
    <w:rsid w:val="006A1CF9"/>
    <w:rsid w:val="006A7C3E"/>
    <w:rsid w:val="006B55A6"/>
    <w:rsid w:val="006B7277"/>
    <w:rsid w:val="006C1496"/>
    <w:rsid w:val="006C7465"/>
    <w:rsid w:val="006C7F04"/>
    <w:rsid w:val="006D13F8"/>
    <w:rsid w:val="006E3642"/>
    <w:rsid w:val="006E4285"/>
    <w:rsid w:val="006F018D"/>
    <w:rsid w:val="00724660"/>
    <w:rsid w:val="0072775C"/>
    <w:rsid w:val="0073433D"/>
    <w:rsid w:val="00741502"/>
    <w:rsid w:val="00767732"/>
    <w:rsid w:val="00777798"/>
    <w:rsid w:val="007813D3"/>
    <w:rsid w:val="00797B9B"/>
    <w:rsid w:val="007A4B14"/>
    <w:rsid w:val="007A732B"/>
    <w:rsid w:val="007B0E99"/>
    <w:rsid w:val="007B62C0"/>
    <w:rsid w:val="007C593C"/>
    <w:rsid w:val="007C6921"/>
    <w:rsid w:val="007D0B18"/>
    <w:rsid w:val="007D7E82"/>
    <w:rsid w:val="007E6E53"/>
    <w:rsid w:val="008005C6"/>
    <w:rsid w:val="00804A99"/>
    <w:rsid w:val="00817639"/>
    <w:rsid w:val="008229B0"/>
    <w:rsid w:val="00823A65"/>
    <w:rsid w:val="008427B8"/>
    <w:rsid w:val="008466AF"/>
    <w:rsid w:val="00855A8C"/>
    <w:rsid w:val="0086240F"/>
    <w:rsid w:val="0086497B"/>
    <w:rsid w:val="00876E18"/>
    <w:rsid w:val="0089277F"/>
    <w:rsid w:val="008942D6"/>
    <w:rsid w:val="00906D83"/>
    <w:rsid w:val="00915C3C"/>
    <w:rsid w:val="00917056"/>
    <w:rsid w:val="0092255F"/>
    <w:rsid w:val="00947D01"/>
    <w:rsid w:val="009537E1"/>
    <w:rsid w:val="00977FE7"/>
    <w:rsid w:val="009827A2"/>
    <w:rsid w:val="0099279B"/>
    <w:rsid w:val="009D3889"/>
    <w:rsid w:val="009E072F"/>
    <w:rsid w:val="009E569F"/>
    <w:rsid w:val="009E61CF"/>
    <w:rsid w:val="009F29E6"/>
    <w:rsid w:val="00A220EE"/>
    <w:rsid w:val="00A236A1"/>
    <w:rsid w:val="00A51E59"/>
    <w:rsid w:val="00A65DC4"/>
    <w:rsid w:val="00AA7862"/>
    <w:rsid w:val="00AB52B6"/>
    <w:rsid w:val="00AC3D36"/>
    <w:rsid w:val="00AC7A0E"/>
    <w:rsid w:val="00AD40E9"/>
    <w:rsid w:val="00AE5B9B"/>
    <w:rsid w:val="00B01B91"/>
    <w:rsid w:val="00B02DF9"/>
    <w:rsid w:val="00B1268C"/>
    <w:rsid w:val="00B14431"/>
    <w:rsid w:val="00B21AA4"/>
    <w:rsid w:val="00B223A6"/>
    <w:rsid w:val="00B406E1"/>
    <w:rsid w:val="00B40C24"/>
    <w:rsid w:val="00B5252C"/>
    <w:rsid w:val="00B6058D"/>
    <w:rsid w:val="00B60F80"/>
    <w:rsid w:val="00B61815"/>
    <w:rsid w:val="00B64624"/>
    <w:rsid w:val="00B66A0C"/>
    <w:rsid w:val="00B868B9"/>
    <w:rsid w:val="00B93BD3"/>
    <w:rsid w:val="00B94EAD"/>
    <w:rsid w:val="00B95CA3"/>
    <w:rsid w:val="00B972C1"/>
    <w:rsid w:val="00BC04FD"/>
    <w:rsid w:val="00BC3C84"/>
    <w:rsid w:val="00BD055C"/>
    <w:rsid w:val="00BD2A73"/>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7178C"/>
    <w:rsid w:val="00C77B73"/>
    <w:rsid w:val="00C87471"/>
    <w:rsid w:val="00C9508F"/>
    <w:rsid w:val="00CA7F32"/>
    <w:rsid w:val="00CB4ED2"/>
    <w:rsid w:val="00CC0EF1"/>
    <w:rsid w:val="00CC6398"/>
    <w:rsid w:val="00CF09D9"/>
    <w:rsid w:val="00CF491F"/>
    <w:rsid w:val="00D06D57"/>
    <w:rsid w:val="00D305E9"/>
    <w:rsid w:val="00D33296"/>
    <w:rsid w:val="00D447D6"/>
    <w:rsid w:val="00D45E92"/>
    <w:rsid w:val="00D55279"/>
    <w:rsid w:val="00D55A33"/>
    <w:rsid w:val="00D62B45"/>
    <w:rsid w:val="00D6493E"/>
    <w:rsid w:val="00D703AD"/>
    <w:rsid w:val="00D72CC9"/>
    <w:rsid w:val="00D771AE"/>
    <w:rsid w:val="00D81F26"/>
    <w:rsid w:val="00D8451B"/>
    <w:rsid w:val="00D84C98"/>
    <w:rsid w:val="00D920A2"/>
    <w:rsid w:val="00DB3E86"/>
    <w:rsid w:val="00DF2542"/>
    <w:rsid w:val="00E0639C"/>
    <w:rsid w:val="00E13FAB"/>
    <w:rsid w:val="00E20C88"/>
    <w:rsid w:val="00E23194"/>
    <w:rsid w:val="00E249C8"/>
    <w:rsid w:val="00E518FC"/>
    <w:rsid w:val="00E82F1D"/>
    <w:rsid w:val="00EC3E44"/>
    <w:rsid w:val="00EC7AE1"/>
    <w:rsid w:val="00ED377D"/>
    <w:rsid w:val="00EE4FBB"/>
    <w:rsid w:val="00EE6225"/>
    <w:rsid w:val="00EF0BA4"/>
    <w:rsid w:val="00EF1F7F"/>
    <w:rsid w:val="00EF4B60"/>
    <w:rsid w:val="00EF6AFD"/>
    <w:rsid w:val="00F104C8"/>
    <w:rsid w:val="00F10F8A"/>
    <w:rsid w:val="00F1359C"/>
    <w:rsid w:val="00F13DC3"/>
    <w:rsid w:val="00F14650"/>
    <w:rsid w:val="00F15AA8"/>
    <w:rsid w:val="00F23DC8"/>
    <w:rsid w:val="00F274DC"/>
    <w:rsid w:val="00F41E09"/>
    <w:rsid w:val="00F4616C"/>
    <w:rsid w:val="00F65A30"/>
    <w:rsid w:val="00F67C57"/>
    <w:rsid w:val="00F87ACF"/>
    <w:rsid w:val="00F96C22"/>
    <w:rsid w:val="00FA4540"/>
    <w:rsid w:val="00FB7839"/>
    <w:rsid w:val="00FC2A3A"/>
    <w:rsid w:val="00FD3BAF"/>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D6493E"/>
    <w:pPr>
      <w:spacing w:before="60" w:after="60"/>
    </w:pPr>
    <w:rPr>
      <w:color w:val="000000" w:themeColor="text1"/>
    </w:rPr>
  </w:style>
  <w:style w:type="character" w:customStyle="1" w:styleId="TabletextChar">
    <w:name w:val="Table text Char"/>
    <w:basedOn w:val="DefaultParagraphFont"/>
    <w:link w:val="Tabletext0"/>
    <w:uiPriority w:val="5"/>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9827A2"/>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9827A2"/>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30A6D-5AC1-4EA0-89B6-398B4C5F2B37}"/>
</file>

<file path=customXml/itemProps2.xml><?xml version="1.0" encoding="utf-8"?>
<ds:datastoreItem xmlns:ds="http://schemas.openxmlformats.org/officeDocument/2006/customXml" ds:itemID="{3D59569B-A3A6-4395-9260-B51C706C74F3}">
  <ds:schemaRefs>
    <ds:schemaRef ds:uri="http://schemas.microsoft.com/sharepoint/v3/contenttype/forms"/>
  </ds:schemaRefs>
</ds:datastoreItem>
</file>

<file path=customXml/itemProps3.xml><?xml version="1.0" encoding="utf-8"?>
<ds:datastoreItem xmlns:ds="http://schemas.openxmlformats.org/officeDocument/2006/customXml" ds:itemID="{47E6383F-6F66-45D4-B588-C69A0750FE00}">
  <ds:schemaRefs>
    <ds:schemaRef ds:uri="http://schemas.microsoft.com/office/2006/documentManagement/types"/>
    <ds:schemaRef ds:uri="http://schemas.openxmlformats.org/package/2006/metadata/core-properties"/>
    <ds:schemaRef ds:uri="http://purl.org/dc/elements/1.1/"/>
    <ds:schemaRef ds:uri="http://www.w3.org/XML/1998/namespace"/>
    <ds:schemaRef ds:uri="http://schemas.microsoft.com/office/2006/metadata/properties"/>
    <ds:schemaRef ds:uri="http://schemas.microsoft.com/office/infopath/2007/PartnerControls"/>
    <ds:schemaRef ds:uri="http://purl.org/dc/terms/"/>
    <ds:schemaRef ds:uri="8d123187-21fe-47d9-bb38-a24fa2382a13"/>
    <ds:schemaRef ds:uri="23712732-1a11-42b5-ab16-3cafd502a338"/>
    <ds:schemaRef ds:uri="http://purl.org/dc/dcmitype/"/>
  </ds:schemaRefs>
</ds:datastoreItem>
</file>

<file path=customXml/itemProps4.xml><?xml version="1.0" encoding="utf-8"?>
<ds:datastoreItem xmlns:ds="http://schemas.openxmlformats.org/officeDocument/2006/customXml" ds:itemID="{2D6B17B2-6F11-4DC7-942D-75392E19F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14</TotalTime>
  <Pages>3</Pages>
  <Words>563</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Policy and Procedures Register</vt:lpstr>
    </vt:vector>
  </TitlesOfParts>
  <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Project action plan template</dc:title>
  <dc:subject/>
  <dc:creator>Bec Colwell</dc:creator>
  <cp:keywords>Assessment support document</cp:keywords>
  <dc:description>UNEP Pty Limited</dc:description>
  <cp:lastModifiedBy>Sally Bush</cp:lastModifiedBy>
  <cp:revision>9</cp:revision>
  <dcterms:created xsi:type="dcterms:W3CDTF">2022-07-11T05:02:00Z</dcterms:created>
  <dcterms:modified xsi:type="dcterms:W3CDTF">2023-07-07T04:42:00Z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